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B8145" w14:textId="77777777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0"/>
    </w:p>
    <w:p w14:paraId="7CFAF2B4" w14:textId="77777777" w:rsidR="00DF4CF5" w:rsidRDefault="00DF4CF5" w:rsidP="00AE3C79">
      <w:pPr>
        <w:rPr>
          <w:b/>
          <w:bCs/>
        </w:rPr>
      </w:pPr>
    </w:p>
    <w:p w14:paraId="423DDDE6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"/>
    </w:p>
    <w:p w14:paraId="5A7699CB" w14:textId="77777777" w:rsidR="00AE3C79" w:rsidRDefault="00AE3C79" w:rsidP="00AE3C79"/>
    <w:p w14:paraId="12F6E767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2518080D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2" w:name="_Hlk153828499"/>
      <w:r w:rsidR="00A601E7">
        <w:t>Zu diesem Zweck werden die nachfolgenden Angaben erhoben.</w:t>
      </w:r>
    </w:p>
    <w:bookmarkEnd w:id="2"/>
    <w:p w14:paraId="25F9A5F4" w14:textId="77777777" w:rsidR="002E319B" w:rsidRDefault="002E319B" w:rsidP="00AE3C79"/>
    <w:p w14:paraId="75604333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08FEF943" w14:textId="77777777" w:rsidR="00A05E88" w:rsidRPr="002E319B" w:rsidRDefault="00A05E88" w:rsidP="00AE3C79">
      <w:pPr>
        <w:rPr>
          <w:b/>
          <w:bCs/>
          <w:u w:val="single"/>
        </w:rPr>
      </w:pPr>
    </w:p>
    <w:p w14:paraId="38AD2B06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66585B0C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66A9BB57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1884EC99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inländischen Unternehmen </w:t>
      </w:r>
    </w:p>
    <w:p w14:paraId="3E7563F4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3"/>
      <w:r w:rsidR="00AE3C79">
        <w:rPr>
          <w:rFonts w:cs="Arial"/>
          <w:szCs w:val="22"/>
        </w:rPr>
        <w:t xml:space="preserve"> ausländisches Unternehmen </w:t>
      </w:r>
    </w:p>
    <w:p w14:paraId="38884E39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602DBE97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14:paraId="744C2B48" w14:textId="77777777" w:rsidTr="000A57CF">
        <w:tc>
          <w:tcPr>
            <w:tcW w:w="2926" w:type="dxa"/>
          </w:tcPr>
          <w:p w14:paraId="55F5978C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49C3B6E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D62B5C" w14:paraId="28FB6821" w14:textId="77777777" w:rsidTr="000A57CF">
        <w:tc>
          <w:tcPr>
            <w:tcW w:w="2926" w:type="dxa"/>
          </w:tcPr>
          <w:p w14:paraId="29255CEC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196A95A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5"/>
          </w:p>
        </w:tc>
      </w:tr>
      <w:tr w:rsidR="00D62B5C" w14:paraId="7B378413" w14:textId="77777777" w:rsidTr="000A57CF">
        <w:tc>
          <w:tcPr>
            <w:tcW w:w="2926" w:type="dxa"/>
          </w:tcPr>
          <w:p w14:paraId="4FD692A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75C3FFC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7"/>
          </w:p>
        </w:tc>
      </w:tr>
      <w:tr w:rsidR="00D62B5C" w14:paraId="118F9B88" w14:textId="77777777" w:rsidTr="000A57CF">
        <w:tc>
          <w:tcPr>
            <w:tcW w:w="2926" w:type="dxa"/>
          </w:tcPr>
          <w:p w14:paraId="1BD2BB93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7E72B4D0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0AA55A44" w14:textId="77777777" w:rsidTr="000A57CF">
        <w:tc>
          <w:tcPr>
            <w:tcW w:w="2926" w:type="dxa"/>
          </w:tcPr>
          <w:p w14:paraId="4D4E6F92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551B1299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64352AA2" w14:textId="77777777" w:rsidTr="000A57CF">
        <w:tc>
          <w:tcPr>
            <w:tcW w:w="2926" w:type="dxa"/>
          </w:tcPr>
          <w:p w14:paraId="04849EA6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6EC705C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9"/>
          </w:p>
        </w:tc>
      </w:tr>
    </w:tbl>
    <w:p w14:paraId="66B1818F" w14:textId="77777777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als Anlage beigefügt</w:t>
      </w:r>
      <w:r w:rsidR="00AE3C79">
        <w:rPr>
          <w:rFonts w:cs="Arial"/>
          <w:szCs w:val="22"/>
        </w:rPr>
        <w:t xml:space="preserve">:  </w:t>
      </w:r>
    </w:p>
    <w:p w14:paraId="42C43CB1" w14:textId="77777777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7D5921CC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br w:type="page"/>
      </w:r>
    </w:p>
    <w:p w14:paraId="5F728498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4755B43A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3DEFFC52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3AAFBB2B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 Unternehmen: bis 49 Beschäftigte und bis 10 Millionen Euro Umsatz und kein Kleinstunternehmen</w:t>
      </w:r>
    </w:p>
    <w:p w14:paraId="02AC313F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 Unternehmen: bis 249 Beschäftigte und bis 50 Millionen Euro Umsatz und kein kleines Unternehmen</w:t>
      </w:r>
    </w:p>
    <w:p w14:paraId="22EA0273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D36317">
        <w:rPr>
          <w:rFonts w:cs="Arial"/>
          <w:szCs w:val="22"/>
        </w:rPr>
      </w:r>
      <w:r w:rsidR="00D3631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066CB0FA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12CE1DF8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086080F3" w14:textId="77777777" w:rsidR="005451BE" w:rsidRDefault="005451BE"/>
    <w:p w14:paraId="793F932F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E41AF" w14:textId="77777777" w:rsidR="0012525F" w:rsidRDefault="0012525F" w:rsidP="003711B2">
      <w:r>
        <w:separator/>
      </w:r>
    </w:p>
  </w:endnote>
  <w:endnote w:type="continuationSeparator" w:id="0">
    <w:p w14:paraId="232B0177" w14:textId="77777777" w:rsidR="0012525F" w:rsidRDefault="0012525F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593E7" w14:textId="77777777" w:rsidR="0012525F" w:rsidRDefault="0012525F" w:rsidP="003711B2">
      <w:r>
        <w:separator/>
      </w:r>
    </w:p>
  </w:footnote>
  <w:footnote w:type="continuationSeparator" w:id="0">
    <w:p w14:paraId="2E0C8B21" w14:textId="77777777" w:rsidR="0012525F" w:rsidRDefault="0012525F" w:rsidP="003711B2">
      <w:r>
        <w:continuationSeparator/>
      </w:r>
    </w:p>
  </w:footnote>
  <w:footnote w:id="1">
    <w:p w14:paraId="562600EB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12525F" w14:paraId="0CF1FB0B" w14:textId="77777777" w:rsidTr="00417691">
      <w:trPr>
        <w:trHeight w:val="149"/>
      </w:trPr>
      <w:tc>
        <w:tcPr>
          <w:tcW w:w="2500" w:type="pc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hideMark/>
        </w:tcPr>
        <w:p w14:paraId="291135FF" w14:textId="77777777" w:rsidR="0012525F" w:rsidRDefault="0012525F" w:rsidP="0012525F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  <w:bookmarkStart w:id="10" w:name="_Hlk225149092"/>
          <w:r>
            <w:rPr>
              <w:rFonts w:cs="Arial"/>
              <w:spacing w:val="-1"/>
              <w:sz w:val="16"/>
              <w:szCs w:val="16"/>
            </w:rPr>
            <w:t>AOK-System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hideMark/>
        </w:tcPr>
        <w:p w14:paraId="145145DD" w14:textId="77777777" w:rsidR="0012525F" w:rsidRDefault="0012525F" w:rsidP="0012525F">
          <w:pPr>
            <w:jc w:val="center"/>
            <w:rPr>
              <w:spacing w:val="-1"/>
              <w:sz w:val="16"/>
            </w:rPr>
          </w:pPr>
        </w:p>
      </w:tc>
    </w:tr>
    <w:tr w:rsidR="0012525F" w14:paraId="475D831B" w14:textId="77777777" w:rsidTr="00417691">
      <w:trPr>
        <w:trHeight w:val="131"/>
      </w:trPr>
      <w:tc>
        <w:tcPr>
          <w:tcW w:w="5000" w:type="pct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A387A9C" w14:textId="631DFCDC" w:rsidR="0012525F" w:rsidRPr="00CB19C0" w:rsidRDefault="0012525F" w:rsidP="0012525F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b/>
              <w:spacing w:val="-1"/>
              <w:sz w:val="16"/>
              <w:szCs w:val="16"/>
            </w:rPr>
          </w:pPr>
          <w:r>
            <w:rPr>
              <w:rFonts w:cs="Arial"/>
              <w:spacing w:val="-1"/>
              <w:sz w:val="16"/>
              <w:szCs w:val="16"/>
            </w:rPr>
            <w:t xml:space="preserve">Anlage 12: </w:t>
          </w:r>
          <w:r w:rsidRPr="0012525F">
            <w:rPr>
              <w:rFonts w:cs="Arial"/>
              <w:spacing w:val="-1"/>
              <w:sz w:val="16"/>
              <w:szCs w:val="16"/>
            </w:rPr>
            <w:t xml:space="preserve">Zusätzliche Angaben des Bieters/der Mitglieder der Bietergemeinschaft </w:t>
          </w:r>
          <w:r>
            <w:rPr>
              <w:rFonts w:cs="Arial"/>
              <w:spacing w:val="-1"/>
              <w:sz w:val="16"/>
              <w:szCs w:val="16"/>
            </w:rPr>
            <w:t>zur Ausschreibung „</w:t>
          </w:r>
          <w:r w:rsidRPr="00AB7534">
            <w:rPr>
              <w:rFonts w:cs="Arial"/>
              <w:spacing w:val="-1"/>
              <w:sz w:val="16"/>
              <w:szCs w:val="16"/>
            </w:rPr>
            <w:t>Produktion von Mailings und Lettershopleistungen</w:t>
          </w:r>
          <w:r>
            <w:rPr>
              <w:rFonts w:cs="Arial"/>
              <w:spacing w:val="-1"/>
              <w:sz w:val="16"/>
              <w:szCs w:val="16"/>
            </w:rPr>
            <w:t xml:space="preserve"> für das Mailingprogramm Kinder- und Jugendgesundheit“</w:t>
          </w:r>
          <w:r>
            <w:rPr>
              <w:b/>
              <w:color w:val="000000"/>
              <w:sz w:val="36"/>
              <w:szCs w:val="40"/>
              <w:lang w:eastAsia="en-US"/>
            </w:rPr>
            <w:t xml:space="preserve"> </w:t>
          </w:r>
        </w:p>
        <w:p w14:paraId="23C4938E" w14:textId="77777777" w:rsidR="0012525F" w:rsidRDefault="0012525F" w:rsidP="0012525F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</w:p>
      </w:tc>
    </w:tr>
    <w:bookmarkEnd w:id="10"/>
  </w:tbl>
  <w:p w14:paraId="5A0E9C2C" w14:textId="77777777" w:rsidR="003711B2" w:rsidRDefault="003711B2" w:rsidP="0012525F">
    <w:pPr>
      <w:pStyle w:val="Fuzeile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05558115">
    <w:abstractNumId w:val="0"/>
  </w:num>
  <w:num w:numId="2" w16cid:durableId="936644343">
    <w:abstractNumId w:val="2"/>
  </w:num>
  <w:num w:numId="3" w16cid:durableId="1275789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cumentProtection w:edit="forms" w:enforcement="1" w:cryptProviderType="rsaAES" w:cryptAlgorithmClass="hash" w:cryptAlgorithmType="typeAny" w:cryptAlgorithmSid="14" w:cryptSpinCount="100000" w:hash="aWONVDZ6FV1dS1tlhIeYNV/7Rd+n2kCTWRE932y2TXCYNF89VgtC1RG2/giUj+lAJ0PGkDHSIr8Q3wVSu0yKfw==" w:salt="ihmm2OgsUB3fM0aGtpj4H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5F"/>
    <w:rsid w:val="000A57CF"/>
    <w:rsid w:val="0012525F"/>
    <w:rsid w:val="00172956"/>
    <w:rsid w:val="002E319B"/>
    <w:rsid w:val="003711B2"/>
    <w:rsid w:val="00404BF3"/>
    <w:rsid w:val="005451BE"/>
    <w:rsid w:val="0072534F"/>
    <w:rsid w:val="00816C9E"/>
    <w:rsid w:val="00863335"/>
    <w:rsid w:val="008834FB"/>
    <w:rsid w:val="00A05E88"/>
    <w:rsid w:val="00A236C6"/>
    <w:rsid w:val="00A601E7"/>
    <w:rsid w:val="00A7701E"/>
    <w:rsid w:val="00AB286A"/>
    <w:rsid w:val="00AE3C79"/>
    <w:rsid w:val="00B23C63"/>
    <w:rsid w:val="00D36317"/>
    <w:rsid w:val="00D62B5C"/>
    <w:rsid w:val="00D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4CC8A"/>
  <w15:chartTrackingRefBased/>
  <w15:docId w15:val="{9046976E-8B36-4282-A9BE-A3F07F78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Druck\02%20Vergabeunterlagen\01_Mustervorlagen\xx%20Zusaetzliche%20Angaben.dotx" TargetMode="Externa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Zusaetzliche Angaben</Template>
  <TotalTime>0</TotalTime>
  <Pages>2</Pages>
  <Words>295</Words>
  <Characters>1985</Characters>
  <Application>Microsoft Office Word</Application>
  <DocSecurity>0</DocSecurity>
  <Lines>99</Lines>
  <Paragraphs>54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dc:description/>
  <cp:lastModifiedBy>Baer, Kathleen</cp:lastModifiedBy>
  <cp:revision>3</cp:revision>
  <dcterms:created xsi:type="dcterms:W3CDTF">2026-04-22T06:36:00Z</dcterms:created>
  <dcterms:modified xsi:type="dcterms:W3CDTF">2026-04-22T06:36:00Z</dcterms:modified>
</cp:coreProperties>
</file>